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MEDFORD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Shaldbourne, Berkshire. Gentleman.</w:t>
      </w:r>
    </w:p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William Martyn(q.v.) brought a plaint of debt against him.</w:t>
      </w:r>
    </w:p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68D7" w:rsidRDefault="009868D7" w:rsidP="00986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8D7" w:rsidRDefault="009868D7" w:rsidP="00564E3C">
      <w:pPr>
        <w:spacing w:after="0" w:line="240" w:lineRule="auto"/>
      </w:pPr>
      <w:r>
        <w:separator/>
      </w:r>
    </w:p>
  </w:endnote>
  <w:endnote w:type="continuationSeparator" w:id="0">
    <w:p w:rsidR="009868D7" w:rsidRDefault="009868D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868D7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8D7" w:rsidRDefault="009868D7" w:rsidP="00564E3C">
      <w:pPr>
        <w:spacing w:after="0" w:line="240" w:lineRule="auto"/>
      </w:pPr>
      <w:r>
        <w:separator/>
      </w:r>
    </w:p>
  </w:footnote>
  <w:footnote w:type="continuationSeparator" w:id="0">
    <w:p w:rsidR="009868D7" w:rsidRDefault="009868D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D7"/>
    <w:rsid w:val="00372DC6"/>
    <w:rsid w:val="00564E3C"/>
    <w:rsid w:val="0064591D"/>
    <w:rsid w:val="009868D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CA535-C87A-4259-8401-700F678F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868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2015-12-16T20:16:00Z</dcterms:created>
  <dcterms:modified xsi:type="dcterms:W3CDTF">2015-12-16T20:16:00Z</dcterms:modified>
</cp:coreProperties>
</file>